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549E1DF4">
            <wp:simplePos x="0" y="0"/>
            <wp:positionH relativeFrom="column">
              <wp:posOffset>-454025</wp:posOffset>
            </wp:positionH>
            <wp:positionV relativeFrom="paragraph">
              <wp:posOffset>-448945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E65CC0" w:rsidRPr="00427B3B" w14:paraId="1D25FDA8" w14:textId="77777777" w:rsidTr="001C0BEC">
        <w:tc>
          <w:tcPr>
            <w:tcW w:w="1080" w:type="dxa"/>
            <w:vAlign w:val="center"/>
          </w:tcPr>
          <w:p w14:paraId="70F75E0A" w14:textId="77777777" w:rsidR="00E65CC0" w:rsidRPr="00427B3B" w:rsidRDefault="00E65CC0" w:rsidP="001C0BE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CDF8A2F" w14:textId="220BB3F5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43001-371/2025-0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06C5244A" w14:textId="77777777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40DDDFC" w14:textId="77777777" w:rsidR="00E65CC0" w:rsidRPr="00427B3B" w:rsidRDefault="00E65CC0" w:rsidP="001C0BE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309E1BE" w14:textId="77777777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A-57/25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E65CC0" w:rsidRPr="00427B3B" w14:paraId="768CBF4B" w14:textId="77777777" w:rsidTr="001C0BEC">
        <w:tc>
          <w:tcPr>
            <w:tcW w:w="1080" w:type="dxa"/>
            <w:vAlign w:val="center"/>
          </w:tcPr>
          <w:p w14:paraId="5580E262" w14:textId="77777777" w:rsidR="00E65CC0" w:rsidRPr="00427B3B" w:rsidRDefault="00E65CC0" w:rsidP="001C0BE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C79A6F6" w14:textId="26D3E5D8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.01.2026</w:t>
            </w:r>
            <w:proofErr w:type="gramEnd"/>
          </w:p>
        </w:tc>
        <w:tc>
          <w:tcPr>
            <w:tcW w:w="1080" w:type="dxa"/>
            <w:vAlign w:val="center"/>
          </w:tcPr>
          <w:p w14:paraId="720711A4" w14:textId="77777777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43CBE76" w14:textId="77777777" w:rsidR="00E65CC0" w:rsidRPr="00427B3B" w:rsidRDefault="00E65CC0" w:rsidP="001C0BE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9636E56" w14:textId="77777777" w:rsidR="00E65CC0" w:rsidRPr="00427B3B" w:rsidRDefault="00E65CC0" w:rsidP="001C0BE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2431-25-300116/0</w:t>
            </w:r>
          </w:p>
        </w:tc>
      </w:tr>
    </w:tbl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0A7A50EC" w:rsidR="00556816" w:rsidRPr="00F71733" w:rsidRDefault="00401D16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401D16">
              <w:rPr>
                <w:rFonts w:ascii="Tahoma" w:hAnsi="Tahoma" w:cs="Tahoma"/>
                <w:b/>
                <w:sz w:val="22"/>
              </w:rPr>
              <w:t>Izvajanje zunanje kontrole kakovosti pri nadgradnji železniškega vozlišča na Jesenicah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3778AC" w14:paraId="2CB7EEDA" w14:textId="77777777" w:rsidTr="00CD7128">
        <w:trPr>
          <w:trHeight w:val="1794"/>
        </w:trPr>
        <w:tc>
          <w:tcPr>
            <w:tcW w:w="9287" w:type="dxa"/>
          </w:tcPr>
          <w:p w14:paraId="23F8A500" w14:textId="598C5E8C" w:rsidR="003110C4" w:rsidRPr="003778AC" w:rsidRDefault="003110C4" w:rsidP="003110C4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3C57D320" w14:textId="494CF014" w:rsidR="00CD7128" w:rsidRPr="008063F4" w:rsidRDefault="00CD7128" w:rsidP="008063F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 ponudbeni predračun.</w:t>
            </w:r>
          </w:p>
          <w:p w14:paraId="3FD6C107" w14:textId="5D0A6B35" w:rsidR="003778AC" w:rsidRPr="003778AC" w:rsidRDefault="003778AC" w:rsidP="003778AC">
            <w:pPr>
              <w:pStyle w:val="Odstavekseznama"/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</w:tc>
      </w:tr>
    </w:tbl>
    <w:p w14:paraId="2752FBB6" w14:textId="77777777" w:rsidR="00556816" w:rsidRPr="003778AC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3778AC" w:rsidRDefault="004B34B5" w:rsidP="003778AC">
      <w:pPr>
        <w:pStyle w:val="Odstavekseznama"/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528204F5" w14:textId="77777777" w:rsidR="004B34B5" w:rsidRPr="003778AC" w:rsidRDefault="004B34B5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  <w:r w:rsidRPr="003778AC">
        <w:rPr>
          <w:rFonts w:ascii="Tahoma" w:eastAsia="Arial" w:hAnsi="Tahoma" w:cs="Tahoma"/>
          <w:color w:val="000000"/>
          <w:sz w:val="20"/>
          <w:szCs w:val="20"/>
        </w:rPr>
        <w:t>Spremembe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so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sestavni del razpisne dokumentacije in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jih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je potrebno upoštevati pri pripravi ponudbe.</w:t>
      </w:r>
    </w:p>
    <w:sectPr w:rsidR="004B34B5" w:rsidRPr="00377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6B55F" w14:textId="77777777" w:rsidR="00FC323C" w:rsidRDefault="00FC323C">
      <w:r>
        <w:separator/>
      </w:r>
    </w:p>
  </w:endnote>
  <w:endnote w:type="continuationSeparator" w:id="0">
    <w:p w14:paraId="142C05C4" w14:textId="77777777" w:rsidR="00FC323C" w:rsidRDefault="00FC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3F33" w14:textId="77777777" w:rsidR="00FC323C" w:rsidRDefault="00FC323C">
      <w:r>
        <w:separator/>
      </w:r>
    </w:p>
  </w:footnote>
  <w:footnote w:type="continuationSeparator" w:id="0">
    <w:p w14:paraId="06EBCFEE" w14:textId="77777777" w:rsidR="00FC323C" w:rsidRDefault="00FC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A29AD"/>
    <w:multiLevelType w:val="hybridMultilevel"/>
    <w:tmpl w:val="CB7A8E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C3766A"/>
    <w:multiLevelType w:val="hybridMultilevel"/>
    <w:tmpl w:val="A8065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BE849AE"/>
    <w:multiLevelType w:val="hybridMultilevel"/>
    <w:tmpl w:val="607AB0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7"/>
  </w:num>
  <w:num w:numId="6">
    <w:abstractNumId w:val="21"/>
  </w:num>
  <w:num w:numId="7">
    <w:abstractNumId w:val="15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2"/>
  </w:num>
  <w:num w:numId="16">
    <w:abstractNumId w:val="3"/>
  </w:num>
  <w:num w:numId="17">
    <w:abstractNumId w:val="1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</w:num>
  <w:num w:numId="21">
    <w:abstractNumId w:val="13"/>
  </w:num>
  <w:num w:numId="22">
    <w:abstractNumId w:val="19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646A9"/>
    <w:rsid w:val="000F0163"/>
    <w:rsid w:val="001836BB"/>
    <w:rsid w:val="002507C2"/>
    <w:rsid w:val="002B10C8"/>
    <w:rsid w:val="003110C4"/>
    <w:rsid w:val="003133A6"/>
    <w:rsid w:val="003778AC"/>
    <w:rsid w:val="00384725"/>
    <w:rsid w:val="00401D16"/>
    <w:rsid w:val="00401F0C"/>
    <w:rsid w:val="00424A5A"/>
    <w:rsid w:val="004B34B5"/>
    <w:rsid w:val="004F324C"/>
    <w:rsid w:val="00556816"/>
    <w:rsid w:val="005B3896"/>
    <w:rsid w:val="00637BE6"/>
    <w:rsid w:val="00693961"/>
    <w:rsid w:val="008063F4"/>
    <w:rsid w:val="00885B69"/>
    <w:rsid w:val="00886791"/>
    <w:rsid w:val="008F314A"/>
    <w:rsid w:val="00A05C73"/>
    <w:rsid w:val="00A17575"/>
    <w:rsid w:val="00A6626B"/>
    <w:rsid w:val="00AB6E6C"/>
    <w:rsid w:val="00B05C73"/>
    <w:rsid w:val="00BA38BA"/>
    <w:rsid w:val="00BD1196"/>
    <w:rsid w:val="00CD7128"/>
    <w:rsid w:val="00D03BC4"/>
    <w:rsid w:val="00DE061A"/>
    <w:rsid w:val="00E51016"/>
    <w:rsid w:val="00E57B34"/>
    <w:rsid w:val="00E65CC0"/>
    <w:rsid w:val="00EB24F7"/>
    <w:rsid w:val="00EE7DF1"/>
    <w:rsid w:val="00F268B1"/>
    <w:rsid w:val="00F71733"/>
    <w:rsid w:val="00FA1E40"/>
    <w:rsid w:val="00FC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48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3</cp:revision>
  <cp:lastPrinted>2026-01-27T10:56:00Z</cp:lastPrinted>
  <dcterms:created xsi:type="dcterms:W3CDTF">2026-01-27T10:17:00Z</dcterms:created>
  <dcterms:modified xsi:type="dcterms:W3CDTF">2026-01-27T10:56:00Z</dcterms:modified>
</cp:coreProperties>
</file>